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63_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U Fritz-Löffler-Platz - Gleis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leis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